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C508B9">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C508B9">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C508B9">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C508B9">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C508B9">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C508B9"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35E18960" w:rsidR="00546DB1" w:rsidRPr="00546DB1" w:rsidRDefault="00357B2A" w:rsidP="00AB56F9">
                <w:pPr>
                  <w:tabs>
                    <w:tab w:val="left" w:pos="426"/>
                  </w:tabs>
                  <w:spacing w:before="120"/>
                  <w:rPr>
                    <w:bCs/>
                    <w:lang w:val="en-IE" w:eastAsia="en-GB"/>
                  </w:rPr>
                </w:pPr>
                <w:r>
                  <w:rPr>
                    <w:bCs/>
                    <w:lang w:eastAsia="en-GB"/>
                  </w:rPr>
                  <w:t>IAS.C</w:t>
                </w:r>
              </w:p>
            </w:tc>
          </w:sdtContent>
        </w:sdt>
      </w:tr>
      <w:tr w:rsidR="00546DB1" w:rsidRPr="00785A3F"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70B31536" w:rsidR="00546DB1" w:rsidRPr="003B2E38" w:rsidRDefault="00357B2A" w:rsidP="00AB56F9">
                <w:pPr>
                  <w:tabs>
                    <w:tab w:val="left" w:pos="426"/>
                  </w:tabs>
                  <w:spacing w:before="120"/>
                  <w:rPr>
                    <w:bCs/>
                    <w:lang w:val="en-IE" w:eastAsia="en-GB"/>
                  </w:rPr>
                </w:pPr>
                <w:r>
                  <w:rPr>
                    <w:bCs/>
                    <w:lang w:eastAsia="en-GB"/>
                  </w:rPr>
                  <w:t>4</w:t>
                </w:r>
                <w:r w:rsidR="00C508B9">
                  <w:rPr>
                    <w:bCs/>
                    <w:lang w:eastAsia="en-GB"/>
                  </w:rPr>
                  <w:t>97369</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256448B3" w:rsidR="00546DB1" w:rsidRPr="003B2E38" w:rsidRDefault="00357B2A" w:rsidP="00AB56F9">
                <w:pPr>
                  <w:tabs>
                    <w:tab w:val="left" w:pos="426"/>
                  </w:tabs>
                  <w:spacing w:before="120"/>
                  <w:rPr>
                    <w:bCs/>
                    <w:lang w:val="en-IE" w:eastAsia="en-GB"/>
                  </w:rPr>
                </w:pPr>
                <w:r w:rsidRPr="00357B2A">
                  <w:rPr>
                    <w:bCs/>
                    <w:lang w:eastAsia="en-GB"/>
                  </w:rPr>
                  <w:t>SIMEON Anne-Catherine</w:t>
                </w:r>
              </w:p>
            </w:sdtContent>
          </w:sdt>
          <w:p w14:paraId="227D6F6E" w14:textId="07E83FBD" w:rsidR="00546DB1" w:rsidRPr="009F216F" w:rsidRDefault="00C508B9"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Pr>
                    <w:bCs/>
                    <w:lang w:eastAsia="en-GB"/>
                  </w:rPr>
                  <w:t>1</w:t>
                </w:r>
              </w:sdtContent>
            </w:sdt>
            <w:r w:rsidR="00546DB1" w:rsidRPr="003842E3">
              <w:rPr>
                <w:bCs/>
                <w:lang w:eastAsia="en-GB"/>
              </w:rPr>
              <w:t xml:space="preserve"> 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357B2A" w:rsidRPr="003842E3">
                      <w:rPr>
                        <w:bCs/>
                        <w:lang w:eastAsia="en-GB"/>
                      </w:rPr>
                      <w:t>2025</w:t>
                    </w:r>
                  </w:sdtContent>
                </w:sdt>
              </w:sdtContent>
            </w:sdt>
          </w:p>
          <w:p w14:paraId="4128A55A" w14:textId="5CAADB29" w:rsidR="00546DB1" w:rsidRPr="00546DB1" w:rsidRDefault="00C508B9"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357B2A">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357B2A">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3842E3"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3C43913D" w:rsidR="002C5752" w:rsidRPr="0007110E" w:rsidRDefault="002C5752" w:rsidP="000675FD">
            <w:pPr>
              <w:tabs>
                <w:tab w:val="left" w:pos="426"/>
              </w:tabs>
              <w:spacing w:before="120"/>
              <w:rPr>
                <w:bCs/>
                <w:lang w:val="en-IE" w:eastAsia="en-GB"/>
              </w:rPr>
            </w:pPr>
            <w:r>
              <w:rPr>
                <w:bCs/>
                <w:lang w:val="en-GB" w:eastAsia="en-GB"/>
              </w:rPr>
              <w:object w:dxaOrig="1440" w:dyaOrig="1440"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8.85pt;height:21.8pt" o:ole="">
                  <v:imagedata r:id="rId15" o:title=""/>
                </v:shape>
                <w:control r:id="rId16" w:name="OptionButton6" w:shapeid="_x0000_i1037"/>
              </w:object>
            </w:r>
            <w:r>
              <w:rPr>
                <w:bCs/>
                <w:lang w:val="en-GB" w:eastAsia="en-GB"/>
              </w:rPr>
              <w:object w:dxaOrig="1440" w:dyaOrig="1440" w14:anchorId="28F21F18">
                <v:shape id="_x0000_i1039" type="#_x0000_t75" style="width:159.2pt;height:21.8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58919F6D" w:rsidR="002C5752" w:rsidRDefault="002C5752" w:rsidP="000675FD">
            <w:pPr>
              <w:tabs>
                <w:tab w:val="left" w:pos="426"/>
              </w:tabs>
              <w:contextualSpacing/>
              <w:rPr>
                <w:bCs/>
                <w:szCs w:val="24"/>
                <w:lang w:eastAsia="en-GB"/>
              </w:rPr>
            </w:pPr>
            <w:r>
              <w:rPr>
                <w:bCs/>
                <w:lang w:val="en-GB" w:eastAsia="en-GB"/>
              </w:rPr>
              <w:object w:dxaOrig="1440" w:dyaOrig="1440" w14:anchorId="6B9FB422">
                <v:shape id="_x0000_i1041" type="#_x0000_t75" style="width:241.7pt;height:21.8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C508B9"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C508B9"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C508B9"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7BBECAC1" w:rsidR="002C5752" w:rsidRPr="00C27C81" w:rsidRDefault="002C5752" w:rsidP="00AB56F9">
            <w:pPr>
              <w:tabs>
                <w:tab w:val="left" w:pos="426"/>
              </w:tabs>
              <w:spacing w:after="120"/>
              <w:rPr>
                <w:bCs/>
                <w:lang w:eastAsia="en-GB"/>
              </w:rPr>
            </w:pPr>
            <w:r>
              <w:rPr>
                <w:bCs/>
                <w:lang w:val="en-GB" w:eastAsia="en-GB"/>
              </w:rPr>
              <w:object w:dxaOrig="1440" w:dyaOrig="1440" w14:anchorId="68CE6313">
                <v:shape id="_x0000_i1043" type="#_x0000_t75" style="width:419.15pt;height:37.35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3255EF35" w:rsidR="002C5752" w:rsidRDefault="002C5752" w:rsidP="000675FD">
            <w:pPr>
              <w:tabs>
                <w:tab w:val="left" w:pos="426"/>
              </w:tabs>
              <w:spacing w:before="120" w:after="120"/>
              <w:rPr>
                <w:bCs/>
                <w:szCs w:val="24"/>
                <w:lang w:val="en-GB" w:eastAsia="en-GB"/>
              </w:rPr>
            </w:pPr>
            <w:r>
              <w:rPr>
                <w:bCs/>
                <w:lang w:val="en-GB" w:eastAsia="en-GB"/>
              </w:rPr>
              <w:object w:dxaOrig="1440" w:dyaOrig="1440" w14:anchorId="50BBD14E">
                <v:shape id="_x0000_i1045" type="#_x0000_t75" style="width:108.2pt;height:21.8pt" o:ole="">
                  <v:imagedata r:id="rId23" o:title=""/>
                </v:shape>
                <w:control r:id="rId24" w:name="OptionButton2" w:shapeid="_x0000_i1045"/>
              </w:object>
            </w:r>
            <w:r>
              <w:rPr>
                <w:bCs/>
                <w:lang w:val="en-GB" w:eastAsia="en-GB"/>
              </w:rPr>
              <w:object w:dxaOrig="1440" w:dyaOrig="1440" w14:anchorId="50596B69">
                <v:shape id="_x0000_i1047" type="#_x0000_t75" style="width:108.2pt;height:21.8pt" o:ole="">
                  <v:imagedata r:id="rId25" o:title=""/>
                </v:shape>
                <w:control r:id="rId26" w:name="OptionButton3" w:shapeid="_x0000_i1047"/>
              </w:object>
            </w:r>
          </w:p>
          <w:p w14:paraId="1CC7C8D1" w14:textId="1DE7B22B" w:rsidR="00785A3F" w:rsidRPr="0007110E" w:rsidRDefault="00785A3F" w:rsidP="000675FD">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7A095002B5044C529611DC1FFA548CF4"/>
                </w:placeholder>
                <w:date w:fullDate="2025-11-25T00:00:00Z">
                  <w:dateFormat w:val="dd-MM-yyyy"/>
                  <w:lid w:val="fr-BE"/>
                  <w:storeMappedDataAs w:val="dateTime"/>
                  <w:calendar w:val="gregorian"/>
                </w:date>
              </w:sdtPr>
              <w:sdtEndPr/>
              <w:sdtContent>
                <w:r w:rsidR="00C508B9">
                  <w:rPr>
                    <w:bCs/>
                    <w:lang w:val="fr-BE" w:eastAsia="en-GB"/>
                  </w:rPr>
                  <w:t>25-11-2025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7B514A" w:rsidRDefault="00803007" w:rsidP="007C07D8">
      <w:pPr>
        <w:pStyle w:val="ListNumber"/>
        <w:numPr>
          <w:ilvl w:val="0"/>
          <w:numId w:val="0"/>
        </w:numPr>
        <w:ind w:left="709" w:hanging="709"/>
        <w:rPr>
          <w:lang w:val="en-IE" w:eastAsia="en-GB"/>
        </w:rPr>
      </w:pPr>
      <w:r w:rsidRPr="007B514A">
        <w:rPr>
          <w:b/>
          <w:bCs/>
          <w:lang w:val="en-IE" w:eastAsia="en-GB"/>
        </w:rPr>
        <w:t>Wer wi</w:t>
      </w:r>
      <w:r w:rsidR="002F7504" w:rsidRPr="007B514A">
        <w:rPr>
          <w:b/>
          <w:bCs/>
          <w:lang w:val="en-IE" w:eastAsia="en-GB"/>
        </w:rPr>
        <w:t>r</w:t>
      </w:r>
      <w:r w:rsidRPr="007B514A">
        <w:rPr>
          <w:b/>
          <w:bCs/>
          <w:lang w:val="en-IE" w:eastAsia="en-GB"/>
        </w:rPr>
        <w:t xml:space="preserve"> sind</w:t>
      </w:r>
    </w:p>
    <w:sdt>
      <w:sdtPr>
        <w:rPr>
          <w:lang w:val="en-US" w:eastAsia="en-GB"/>
        </w:rPr>
        <w:id w:val="1822233941"/>
        <w:placeholder>
          <w:docPart w:val="FE6C9874556B47B1A65A432926DB0BCE"/>
        </w:placeholder>
      </w:sdtPr>
      <w:sdtEndPr>
        <w:rPr>
          <w:highlight w:val="yellow"/>
        </w:rPr>
      </w:sdtEndPr>
      <w:sdtContent>
        <w:p w14:paraId="78808C70" w14:textId="293ECFB4" w:rsidR="00357B2A" w:rsidRPr="00910597" w:rsidRDefault="00357B2A" w:rsidP="00357B2A">
          <w:pPr>
            <w:rPr>
              <w:lang w:eastAsia="en-GB"/>
            </w:rPr>
          </w:pPr>
          <w:r w:rsidRPr="00910597">
            <w:rPr>
              <w:lang w:eastAsia="en-GB"/>
            </w:rPr>
            <w:t xml:space="preserve">Wir sind der Interne Auditdienst </w:t>
          </w:r>
          <w:r w:rsidR="0005005E" w:rsidRPr="00910597">
            <w:rPr>
              <w:lang w:eastAsia="en-GB"/>
            </w:rPr>
            <w:t xml:space="preserve">(IAD) </w:t>
          </w:r>
          <w:r w:rsidRPr="00910597">
            <w:rPr>
              <w:lang w:eastAsia="en-GB"/>
            </w:rPr>
            <w:t xml:space="preserve">der Europäischen Kommission, bestehend aus rund 160 hochmotivierten </w:t>
          </w:r>
          <w:r w:rsidR="001314A2" w:rsidRPr="00910597">
            <w:rPr>
              <w:lang w:eastAsia="en-GB"/>
            </w:rPr>
            <w:t>Mitarbeiter/innen</w:t>
          </w:r>
          <w:r w:rsidRPr="00910597">
            <w:rPr>
              <w:lang w:eastAsia="en-GB"/>
            </w:rPr>
            <w:t xml:space="preserve">, </w:t>
          </w:r>
          <w:r w:rsidR="001314A2" w:rsidRPr="00910597">
            <w:rPr>
              <w:lang w:eastAsia="en-GB"/>
            </w:rPr>
            <w:t xml:space="preserve">die in einem freundlichen und kooperativen </w:t>
          </w:r>
          <w:r w:rsidR="001314A2" w:rsidRPr="00910597">
            <w:rPr>
              <w:lang w:eastAsia="en-GB"/>
            </w:rPr>
            <w:lastRenderedPageBreak/>
            <w:t>Umfeld zusammenarbeiten</w:t>
          </w:r>
          <w:r w:rsidRPr="00910597">
            <w:rPr>
              <w:lang w:eastAsia="en-GB"/>
            </w:rPr>
            <w:t xml:space="preserve">. </w:t>
          </w:r>
          <w:r w:rsidR="000C4A74" w:rsidRPr="00910597">
            <w:rPr>
              <w:lang w:eastAsia="en-GB"/>
            </w:rPr>
            <w:t>Der IA</w:t>
          </w:r>
          <w:r w:rsidR="00D7311E">
            <w:rPr>
              <w:lang w:eastAsia="en-GB"/>
            </w:rPr>
            <w:t>D</w:t>
          </w:r>
          <w:r w:rsidR="000C4A74" w:rsidRPr="00910597">
            <w:rPr>
              <w:lang w:eastAsia="en-GB"/>
            </w:rPr>
            <w:t xml:space="preserve"> prüft die Management- und Kontrollsysteme der Generaldirektionen und Dienste der Kommission, der Exekutivagenturen sowie einer Reihe dezentraler EU-Agenturen und anderer autonomer Einrichtungen, die Beiträge aus dem EU-Haushalt erhalten. </w:t>
          </w:r>
          <w:r w:rsidRPr="00910597">
            <w:rPr>
              <w:lang w:eastAsia="en-GB"/>
            </w:rPr>
            <w:t>Der IA</w:t>
          </w:r>
          <w:r w:rsidR="000C4A74" w:rsidRPr="00910597">
            <w:rPr>
              <w:lang w:eastAsia="en-GB"/>
            </w:rPr>
            <w:t>D</w:t>
          </w:r>
          <w:r w:rsidRPr="00910597">
            <w:rPr>
              <w:lang w:eastAsia="en-GB"/>
            </w:rPr>
            <w:t xml:space="preserve"> führt seine </w:t>
          </w:r>
          <w:r w:rsidR="000C4A74" w:rsidRPr="00910597">
            <w:rPr>
              <w:lang w:eastAsia="en-GB"/>
            </w:rPr>
            <w:t>Aufgabe</w:t>
          </w:r>
          <w:r w:rsidRPr="00910597">
            <w:rPr>
              <w:lang w:eastAsia="en-GB"/>
            </w:rPr>
            <w:t xml:space="preserve"> gemäß den Governance-Vereinbarungen der Europäischen Kommission, der </w:t>
          </w:r>
          <w:r w:rsidR="000C4A74" w:rsidRPr="00910597">
            <w:rPr>
              <w:lang w:eastAsia="en-GB"/>
            </w:rPr>
            <w:t>Finanzverordnung</w:t>
          </w:r>
          <w:r w:rsidRPr="00910597">
            <w:rPr>
              <w:lang w:eastAsia="en-GB"/>
            </w:rPr>
            <w:t xml:space="preserve"> und den internationalen Standards für interne</w:t>
          </w:r>
          <w:r w:rsidR="000C4A74" w:rsidRPr="00910597">
            <w:rPr>
              <w:lang w:eastAsia="en-GB"/>
            </w:rPr>
            <w:t xml:space="preserve"> Revision</w:t>
          </w:r>
          <w:r w:rsidRPr="00910597">
            <w:rPr>
              <w:lang w:eastAsia="en-GB"/>
            </w:rPr>
            <w:t xml:space="preserve"> </w:t>
          </w:r>
          <w:r w:rsidR="00910597" w:rsidRPr="00910597">
            <w:rPr>
              <w:lang w:eastAsia="en-GB"/>
            </w:rPr>
            <w:t>des Instituts</w:t>
          </w:r>
          <w:r w:rsidR="000C4A74" w:rsidRPr="00910597">
            <w:rPr>
              <w:lang w:eastAsia="en-GB"/>
            </w:rPr>
            <w:t xml:space="preserve"> für interne Revision</w:t>
          </w:r>
          <w:r w:rsidRPr="00910597">
            <w:rPr>
              <w:lang w:eastAsia="en-GB"/>
            </w:rPr>
            <w:t xml:space="preserve"> durch.</w:t>
          </w:r>
        </w:p>
        <w:p w14:paraId="76DD1EEA" w14:textId="09A53832" w:rsidR="00803007" w:rsidRPr="0005005E" w:rsidRDefault="000C4A74" w:rsidP="00357B2A">
          <w:pPr>
            <w:rPr>
              <w:lang w:eastAsia="en-GB"/>
            </w:rPr>
          </w:pPr>
          <w:r w:rsidRPr="00910597">
            <w:rPr>
              <w:lang w:eastAsia="en-GB"/>
            </w:rPr>
            <w:t>Der IA</w:t>
          </w:r>
          <w:r w:rsidR="00D7311E">
            <w:rPr>
              <w:lang w:eastAsia="en-GB"/>
            </w:rPr>
            <w:t>D</w:t>
          </w:r>
          <w:r w:rsidRPr="00910597">
            <w:rPr>
              <w:lang w:eastAsia="en-GB"/>
            </w:rPr>
            <w:t xml:space="preserve"> erstattet dem Auditbegleitausschuss (Audit Progress Committee - APC) Bericht über seine Audittätigkeit bei der Kommission und den Exekutivagenturen und ist ihm gegenüber funktional rechenschaftspflichtig</w:t>
          </w:r>
          <w:r w:rsidR="00357B2A" w:rsidRPr="00910597">
            <w:rPr>
              <w:lang w:eastAsia="en-GB"/>
            </w:rPr>
            <w:t xml:space="preserve">. </w:t>
          </w:r>
          <w:r w:rsidR="00910597" w:rsidRPr="00910597">
            <w:rPr>
              <w:lang w:eastAsia="en-GB"/>
            </w:rPr>
            <w:t>Für seine Arbeit in den dezentralen EU-Agenturen und anderen autonomen Einrichtungen untersteht der IA</w:t>
          </w:r>
          <w:r w:rsidR="00AE2910">
            <w:rPr>
              <w:lang w:eastAsia="en-GB"/>
            </w:rPr>
            <w:t>D</w:t>
          </w:r>
          <w:r w:rsidR="00910597" w:rsidRPr="00910597">
            <w:rPr>
              <w:lang w:eastAsia="en-GB"/>
            </w:rPr>
            <w:t xml:space="preserve"> funktionell dem Verwaltungsrat und dem Exekutivdirektor der jeweiligen Einrichtung. Seine Unabhängigkeit ist in seiner Auftragscharta garantiert.</w:t>
          </w:r>
        </w:p>
      </w:sdtContent>
    </w:sdt>
    <w:p w14:paraId="3862387A" w14:textId="77777777" w:rsidR="00803007" w:rsidRPr="0005005E" w:rsidRDefault="00803007" w:rsidP="00803007">
      <w:pPr>
        <w:pStyle w:val="ListNumber"/>
        <w:numPr>
          <w:ilvl w:val="0"/>
          <w:numId w:val="0"/>
        </w:numPr>
        <w:ind w:left="709" w:hanging="709"/>
        <w:rPr>
          <w:b/>
          <w:bCs/>
          <w:lang w:eastAsia="en-GB"/>
        </w:rPr>
      </w:pPr>
    </w:p>
    <w:p w14:paraId="046800D0" w14:textId="5452CA73"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w:t>
      </w:r>
      <w:r w:rsidR="00910597">
        <w:rPr>
          <w:b/>
          <w:bCs/>
          <w:lang w:eastAsia="en-GB"/>
        </w:rPr>
        <w:t>bieten an</w:t>
      </w:r>
      <w:r w:rsidR="007C07D8" w:rsidRPr="007C07D8">
        <w:rPr>
          <w:b/>
          <w:bCs/>
          <w:lang w:eastAsia="en-GB"/>
        </w:rPr>
        <w:t>)</w:t>
      </w:r>
    </w:p>
    <w:p w14:paraId="085133EE" w14:textId="77777777" w:rsidR="00C508B9" w:rsidRDefault="00C508B9" w:rsidP="00C508B9">
      <w:pPr>
        <w:pStyle w:val="NormalWeb"/>
      </w:pPr>
      <w:r w:rsidRPr="00C508B9">
        <w:rPr>
          <w:lang w:val="de-DE"/>
        </w:rPr>
        <w:t>Wir bieten eine interessante Gelegenheit für eine talentierte und motivierte Fachkraft, dem Internen Auditdienst (IAS) als interne/r Revisor/in beizutreten.</w:t>
      </w:r>
      <w:r w:rsidRPr="00C508B9">
        <w:rPr>
          <w:lang w:val="de-DE"/>
        </w:rPr>
        <w:br/>
      </w:r>
      <w:r>
        <w:t>Der IAS verfügt über 11 Audit-Einheiten, die jeweils aus rund 12 hochqualifizierten und engagierten Fachleuten bestehen, die in einer kooperativen und einladenden Umgebung arbeiten. Jede Einheit ist für bestimmte Politikbereiche zuständig.</w:t>
      </w:r>
    </w:p>
    <w:p w14:paraId="2E41E670" w14:textId="77777777" w:rsidR="00C508B9" w:rsidRDefault="00C508B9" w:rsidP="00C508B9">
      <w:pPr>
        <w:pStyle w:val="NormalWeb"/>
      </w:pPr>
      <w:r>
        <w:t>Eintritt in den IAS bedeutet, Teil des Herzens der Europäischen Kommission zu werden — dort erhalten Sie einen globalen Überblick über die Funktionsweise der Institution und tragen gleichzeitig zu ihrer Effizienz, Transparenz und Rechenschaftspflicht bei.</w:t>
      </w:r>
    </w:p>
    <w:p w14:paraId="31321A46" w14:textId="77777777" w:rsidR="00C508B9" w:rsidRDefault="00C508B9" w:rsidP="00C508B9">
      <w:pPr>
        <w:pStyle w:val="NormalWeb"/>
      </w:pPr>
      <w:r>
        <w:t>Konkret bietet Ihnen der Eintritt in den IAS die Möglichkeit:</w:t>
      </w:r>
    </w:p>
    <w:p w14:paraId="6A26C31F" w14:textId="77777777" w:rsidR="00C508B9" w:rsidRDefault="00C508B9" w:rsidP="00C508B9">
      <w:pPr>
        <w:pStyle w:val="NormalWeb"/>
        <w:numPr>
          <w:ilvl w:val="0"/>
          <w:numId w:val="34"/>
        </w:numPr>
      </w:pPr>
      <w:r>
        <w:t>Zugang zu allen Diensten der Europäischen Kommission zu erhalten und einen einzigartigen Überblick über ihre Politiken, Programme, Prozesse und institutionellen Abläufe zu gewinnen.</w:t>
      </w:r>
    </w:p>
    <w:p w14:paraId="6C187857" w14:textId="77777777" w:rsidR="00C508B9" w:rsidRDefault="00C508B9" w:rsidP="00C508B9">
      <w:pPr>
        <w:pStyle w:val="NormalWeb"/>
        <w:numPr>
          <w:ilvl w:val="0"/>
          <w:numId w:val="34"/>
        </w:numPr>
      </w:pPr>
      <w:r>
        <w:t>An bedeutender und wertschöpfender Arbeit mitzuwirken, durch Finanz- sowie Betriebs-/Leistungsprüfungen. Ihre Arbeit trägt direkt zur Stärkung der internen Kontrolle, des Risikomanagements und der Governance der Kommission bei und verbessert die Art und Weise, wie die Institution ihre Mission erfüllt.</w:t>
      </w:r>
    </w:p>
    <w:p w14:paraId="01CD9A05" w14:textId="77777777" w:rsidR="00C508B9" w:rsidRDefault="00C508B9" w:rsidP="00C508B9">
      <w:pPr>
        <w:pStyle w:val="NormalWeb"/>
        <w:numPr>
          <w:ilvl w:val="0"/>
          <w:numId w:val="34"/>
        </w:numPr>
      </w:pPr>
      <w:r>
        <w:t>Die Zukunft des IAS mitzugestalten, indem Sie nicht nur zu Audits beitragen, sondern auch zu Querschnittsaufgaben, Methodenentwicklung und Prozessverbesserungen.</w:t>
      </w:r>
    </w:p>
    <w:p w14:paraId="479A6165" w14:textId="77777777" w:rsidR="00C508B9" w:rsidRDefault="00C508B9" w:rsidP="00C508B9">
      <w:pPr>
        <w:pStyle w:val="NormalWeb"/>
      </w:pPr>
      <w:r>
        <w:t>Als interne/r Revisor/in des IAS wirken Sie am gesamten Prüfungsprozess mit, von der Planungsphase (einschließlich der vorläufigen Risikobewertung) bis zur Erstellung des Prüfungsberichts. Darüber hinaus fungieren Sie als Ansprechpartner/in für bestimmte Einrichtungen oder Themenbereiche und vertiefen Ihr Wissen über die Arbeitsweise der Institutionen.</w:t>
      </w:r>
    </w:p>
    <w:p w14:paraId="089746A6" w14:textId="77777777" w:rsidR="00C508B9" w:rsidRDefault="00C508B9" w:rsidP="00C508B9">
      <w:pPr>
        <w:pStyle w:val="NormalWeb"/>
      </w:pPr>
      <w:r>
        <w:t>Der IAS engagiert sich für Ihr berufliches und persönliches Wachstum. Sie profitieren von einem umfassenden Ausbildungsprogramm im Bereich Audit, kontinuierlicher beruflicher Weiterbildung und Unterstützung beim Erwerb und Erhalt international anerkannter Zertifizierungen (CIA, CISA usw.). Ihre berufliche Entwicklung umfasst auch die Möglichkeit, Ihre Fähigkeiten zur Leitung von Prüfungsteams auszubauen.</w:t>
      </w:r>
    </w:p>
    <w:p w14:paraId="2E7E0873" w14:textId="77777777" w:rsidR="00C508B9" w:rsidRDefault="00C508B9" w:rsidP="00C508B9">
      <w:pPr>
        <w:pStyle w:val="NormalWeb"/>
      </w:pPr>
      <w:r>
        <w:lastRenderedPageBreak/>
        <w:t>Für bestimmte Positionen können Sie zudem an internationalen Prüfungsmissionen teilnehmen (bis zu fünf einwöchige Missionen pro Jahr), bei denen Sie direkt mit den Diensten der Kommission in ganz Europa und darüber hinaus zusammenarbeiten. Die Möglichkeit, mit verschiedenen IAS-Einheiten zu arbeiten, wird Ihnen außerdem helfen, Ihre Erfahrung zu erweitern und Ihre berufliche Laufbahn zu stärken.</w:t>
      </w:r>
    </w:p>
    <w:p w14:paraId="221E4883" w14:textId="77777777" w:rsidR="00803007" w:rsidRPr="00C508B9" w:rsidRDefault="00803007" w:rsidP="00803007">
      <w:pPr>
        <w:pStyle w:val="ListNumber"/>
        <w:numPr>
          <w:ilvl w:val="0"/>
          <w:numId w:val="0"/>
        </w:numPr>
        <w:ind w:left="709" w:hanging="709"/>
        <w:rPr>
          <w:b/>
          <w:bCs/>
          <w:lang w:val="en-IE"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p w14:paraId="64EDC2DE" w14:textId="72A6465F" w:rsidR="003231C9" w:rsidRPr="00D7311E" w:rsidRDefault="003231C9" w:rsidP="003231C9">
          <w:pPr>
            <w:rPr>
              <w:lang w:eastAsia="en-GB"/>
            </w:rPr>
          </w:pPr>
          <w:r w:rsidRPr="00D7311E">
            <w:rPr>
              <w:lang w:eastAsia="en-GB"/>
            </w:rPr>
            <w:t xml:space="preserve">Wir suchen eine hochmotivierte, dynamische, zuverlässige und gut organisierte Person mit einem hohen Maß an fachlicher und technischer Kompetenz. </w:t>
          </w:r>
          <w:r w:rsidR="00D7311E" w:rsidRPr="00D7311E">
            <w:rPr>
              <w:lang w:eastAsia="en-GB"/>
            </w:rPr>
            <w:t>Ausgeprägte schriftliche und mündliche Kommunikationsfähigkeiten sind unerlässlich, ebenso wie die Fähigkeit, gut im Team zu arbeiten, ausgeprägte zwischenmenschliche Fähigkeiten (Aufbau und Pflege von Beziehungen zu Stakeholdern) zu zeigen, Initiative zu ergreifen und ein gutes Urteilsvermögen zu besitzen.</w:t>
          </w:r>
        </w:p>
        <w:p w14:paraId="5D660997" w14:textId="0B6A8FA2" w:rsidR="003231C9" w:rsidRPr="00AE2910" w:rsidRDefault="003231C9" w:rsidP="003231C9">
          <w:pPr>
            <w:rPr>
              <w:lang w:eastAsia="en-GB"/>
            </w:rPr>
          </w:pPr>
          <w:r w:rsidRPr="00AE2910">
            <w:rPr>
              <w:lang w:eastAsia="en-GB"/>
            </w:rPr>
            <w:t>Die Bewerber</w:t>
          </w:r>
          <w:r w:rsidR="00D7311E" w:rsidRPr="00AE2910">
            <w:rPr>
              <w:lang w:eastAsia="en-GB"/>
            </w:rPr>
            <w:t>/innen</w:t>
          </w:r>
          <w:r w:rsidRPr="00AE2910">
            <w:rPr>
              <w:lang w:eastAsia="en-GB"/>
            </w:rPr>
            <w:t xml:space="preserve"> müssen Folgendes mitbringen:</w:t>
          </w:r>
        </w:p>
        <w:p w14:paraId="2E8AD5BA" w14:textId="6ABB7842" w:rsidR="003231C9" w:rsidRPr="00AE2910" w:rsidRDefault="00D7311E" w:rsidP="003231C9">
          <w:pPr>
            <w:pStyle w:val="ListParagraph"/>
            <w:numPr>
              <w:ilvl w:val="0"/>
              <w:numId w:val="33"/>
            </w:numPr>
            <w:rPr>
              <w:lang w:eastAsia="en-GB"/>
            </w:rPr>
          </w:pPr>
          <w:r w:rsidRPr="00AE2910">
            <w:rPr>
              <w:lang w:eastAsia="en-GB"/>
            </w:rPr>
            <w:t xml:space="preserve">eine mindestens dreijährige Prüfungserfahrung </w:t>
          </w:r>
          <w:r w:rsidR="003231C9" w:rsidRPr="00AE2910">
            <w:rPr>
              <w:lang w:eastAsia="en-GB"/>
            </w:rPr>
            <w:t>in der Prüfung interner Kontrollsysteme in den Bereichen Finanzen, Betrieb oder unterstützende Prozesse (z. B. Personalwesen, Budgetmanagement, Planung und Programmierung, Projektmanagement);</w:t>
          </w:r>
        </w:p>
        <w:p w14:paraId="1F35FB51" w14:textId="627CE475" w:rsidR="003231C9" w:rsidRPr="00AE2910" w:rsidRDefault="003231C9" w:rsidP="003231C9">
          <w:pPr>
            <w:pStyle w:val="ListParagraph"/>
            <w:numPr>
              <w:ilvl w:val="0"/>
              <w:numId w:val="33"/>
            </w:numPr>
            <w:rPr>
              <w:lang w:eastAsia="en-GB"/>
            </w:rPr>
          </w:pPr>
          <w:r w:rsidRPr="00AE2910">
            <w:rPr>
              <w:lang w:eastAsia="en-GB"/>
            </w:rPr>
            <w:t>gute Kenntnisse der Grundsätze und Methoden der internen Revision;</w:t>
          </w:r>
        </w:p>
        <w:p w14:paraId="74F7157C" w14:textId="36074053" w:rsidR="003231C9" w:rsidRPr="00AE2910" w:rsidRDefault="003231C9" w:rsidP="003231C9">
          <w:pPr>
            <w:pStyle w:val="ListParagraph"/>
            <w:numPr>
              <w:ilvl w:val="0"/>
              <w:numId w:val="33"/>
            </w:numPr>
            <w:rPr>
              <w:lang w:eastAsia="en-GB"/>
            </w:rPr>
          </w:pPr>
          <w:r w:rsidRPr="00AE2910">
            <w:rPr>
              <w:lang w:eastAsia="en-GB"/>
            </w:rPr>
            <w:t xml:space="preserve">gute Kenntnisse </w:t>
          </w:r>
          <w:r w:rsidR="00D7311E" w:rsidRPr="00AE2910">
            <w:rPr>
              <w:lang w:eastAsia="en-GB"/>
            </w:rPr>
            <w:t xml:space="preserve">des internen Kontroll- und Risikomanagement </w:t>
          </w:r>
          <w:r w:rsidRPr="00AE2910">
            <w:rPr>
              <w:lang w:eastAsia="en-GB"/>
            </w:rPr>
            <w:t>(COSO, COSO-ERM);</w:t>
          </w:r>
        </w:p>
        <w:p w14:paraId="460025B1" w14:textId="7F3AE055" w:rsidR="003231C9" w:rsidRPr="00AE2910" w:rsidRDefault="003231C9" w:rsidP="003231C9">
          <w:pPr>
            <w:pStyle w:val="ListParagraph"/>
            <w:numPr>
              <w:ilvl w:val="0"/>
              <w:numId w:val="33"/>
            </w:numPr>
            <w:rPr>
              <w:lang w:eastAsia="en-GB"/>
            </w:rPr>
          </w:pPr>
          <w:r w:rsidRPr="00AE2910">
            <w:rPr>
              <w:lang w:eastAsia="en-GB"/>
            </w:rPr>
            <w:t xml:space="preserve">ein gutes Verständnis der Grundsätze der Governance </w:t>
          </w:r>
          <w:r w:rsidR="00D7311E" w:rsidRPr="00AE2910">
            <w:rPr>
              <w:lang w:eastAsia="en-GB"/>
            </w:rPr>
            <w:t>und der ordnungsgemäßen Verwaltung von Ressourcen</w:t>
          </w:r>
        </w:p>
        <w:p w14:paraId="0EB2C3A8" w14:textId="1428536F" w:rsidR="003231C9" w:rsidRPr="00AE2910" w:rsidRDefault="003231C9" w:rsidP="003231C9">
          <w:pPr>
            <w:pStyle w:val="ListParagraph"/>
            <w:numPr>
              <w:ilvl w:val="0"/>
              <w:numId w:val="33"/>
            </w:numPr>
            <w:rPr>
              <w:lang w:eastAsia="en-GB"/>
            </w:rPr>
          </w:pPr>
          <w:r w:rsidRPr="00AE2910">
            <w:rPr>
              <w:lang w:eastAsia="en-GB"/>
            </w:rPr>
            <w:t>die Fähigkeit, komplexe Situationen zu analysieren, kritisch zu denken, die Ursachen zu identifizieren und kosteneffektive Lösungen zur Verbesserung der internen Kontrollsysteme der geprüften Einheiten vorzuschlagen;</w:t>
          </w:r>
        </w:p>
        <w:p w14:paraId="7B08BB06" w14:textId="1D1D3003" w:rsidR="003231C9" w:rsidRPr="00AE2910" w:rsidRDefault="00AE2910" w:rsidP="003231C9">
          <w:pPr>
            <w:pStyle w:val="ListParagraph"/>
            <w:numPr>
              <w:ilvl w:val="0"/>
              <w:numId w:val="33"/>
            </w:numPr>
            <w:rPr>
              <w:lang w:eastAsia="en-GB"/>
            </w:rPr>
          </w:pPr>
          <w:r w:rsidRPr="00AE2910">
            <w:rPr>
              <w:lang w:eastAsia="en-GB"/>
            </w:rPr>
            <w:t>die Fähigkeit, in englischer Sprache klar und prägnant zu formulieren und zu kommunizieren.</w:t>
          </w:r>
        </w:p>
        <w:p w14:paraId="12130CE2" w14:textId="77777777" w:rsidR="003231C9" w:rsidRPr="00AE2910" w:rsidRDefault="003231C9" w:rsidP="003231C9">
          <w:pPr>
            <w:rPr>
              <w:lang w:val="en-US" w:eastAsia="en-GB"/>
            </w:rPr>
          </w:pPr>
          <w:r w:rsidRPr="00AE2910">
            <w:rPr>
              <w:lang w:val="en-US" w:eastAsia="en-GB"/>
            </w:rPr>
            <w:t>Folgendes wäre von Vorteil:</w:t>
          </w:r>
        </w:p>
        <w:p w14:paraId="7FE1FA89" w14:textId="24F42086" w:rsidR="003231C9" w:rsidRPr="00AE2910" w:rsidRDefault="003231C9" w:rsidP="003231C9">
          <w:pPr>
            <w:pStyle w:val="ListParagraph"/>
            <w:numPr>
              <w:ilvl w:val="0"/>
              <w:numId w:val="31"/>
            </w:numPr>
            <w:rPr>
              <w:lang w:eastAsia="en-GB"/>
            </w:rPr>
          </w:pPr>
          <w:r w:rsidRPr="00AE2910">
            <w:rPr>
              <w:lang w:eastAsia="en-GB"/>
            </w:rPr>
            <w:t>frühere Prüfungserfahrung im Zusammenhang mit EU-Mitteln oder einer öffentlichen Einrichtung;</w:t>
          </w:r>
        </w:p>
        <w:p w14:paraId="1B556211" w14:textId="362D6DF3" w:rsidR="003231C9" w:rsidRPr="00AE2910" w:rsidRDefault="003231C9" w:rsidP="003231C9">
          <w:pPr>
            <w:pStyle w:val="ListParagraph"/>
            <w:numPr>
              <w:ilvl w:val="0"/>
              <w:numId w:val="31"/>
            </w:numPr>
            <w:rPr>
              <w:lang w:eastAsia="en-GB"/>
            </w:rPr>
          </w:pPr>
          <w:r w:rsidRPr="00AE2910">
            <w:rPr>
              <w:lang w:eastAsia="en-GB"/>
            </w:rPr>
            <w:t>eine berufliche Zertifizierung in interner Revision (CIA, CISA oder CGAP) oder externer Revision (ACCA, Wirtschaftsprüfer);</w:t>
          </w:r>
        </w:p>
        <w:p w14:paraId="080E3D53" w14:textId="77777777" w:rsidR="00AE2910" w:rsidRPr="00AE2910" w:rsidRDefault="00AE2910" w:rsidP="003231C9">
          <w:pPr>
            <w:pStyle w:val="ListParagraph"/>
            <w:numPr>
              <w:ilvl w:val="0"/>
              <w:numId w:val="31"/>
            </w:numPr>
            <w:rPr>
              <w:lang w:eastAsia="en-GB"/>
            </w:rPr>
          </w:pPr>
          <w:r w:rsidRPr="00AE2910">
            <w:rPr>
              <w:lang w:eastAsia="en-GB"/>
            </w:rPr>
            <w:t xml:space="preserve">die Fähigkeit, ein kleines Team von Prüfern zu leiten, und die Fähigkeit, geeignete Verfahren und Methoden zu planen, um die Ziele des Teams zu erreichen, wobei die effiziente Nutzung der Ressourcen zu berücksichtigen ist; </w:t>
          </w:r>
        </w:p>
        <w:p w14:paraId="2E886D85" w14:textId="77777777" w:rsidR="00AE2910" w:rsidRPr="00AE2910" w:rsidRDefault="00AE2910" w:rsidP="003231C9">
          <w:pPr>
            <w:pStyle w:val="ListParagraph"/>
            <w:numPr>
              <w:ilvl w:val="0"/>
              <w:numId w:val="31"/>
            </w:numPr>
            <w:rPr>
              <w:lang w:eastAsia="en-GB"/>
            </w:rPr>
          </w:pPr>
          <w:r w:rsidRPr="00AE2910">
            <w:rPr>
              <w:lang w:eastAsia="en-GB"/>
            </w:rPr>
            <w:t>Erfahrung in den Bereichen Datenanalyse, Stichprobenverfahren/Statistik;</w:t>
          </w:r>
        </w:p>
        <w:p w14:paraId="33D5C541" w14:textId="1AAD1088" w:rsidR="003231C9" w:rsidRPr="00AE2910" w:rsidRDefault="003231C9" w:rsidP="003231C9">
          <w:pPr>
            <w:pStyle w:val="ListParagraph"/>
            <w:numPr>
              <w:ilvl w:val="0"/>
              <w:numId w:val="31"/>
            </w:numPr>
            <w:rPr>
              <w:lang w:eastAsia="en-GB"/>
            </w:rPr>
          </w:pPr>
          <w:r w:rsidRPr="00AE2910">
            <w:rPr>
              <w:lang w:eastAsia="en-GB"/>
            </w:rPr>
            <w:t xml:space="preserve">Interesse an Cybersicherheit und digitaler Prüfung (einschließlich IT-Governance, Initiativen zur digitalen </w:t>
          </w:r>
          <w:r w:rsidR="00AE2910" w:rsidRPr="00AE2910">
            <w:rPr>
              <w:lang w:eastAsia="en-GB"/>
            </w:rPr>
            <w:t>Transformation...</w:t>
          </w:r>
          <w:r w:rsidRPr="00AE2910">
            <w:rPr>
              <w:lang w:eastAsia="en-GB"/>
            </w:rPr>
            <w:t>);</w:t>
          </w:r>
        </w:p>
        <w:p w14:paraId="2A0F153A" w14:textId="32FE0D2B" w:rsidR="009321C6" w:rsidRPr="0005005E" w:rsidRDefault="003231C9" w:rsidP="003231C9">
          <w:pPr>
            <w:pStyle w:val="ListParagraph"/>
            <w:numPr>
              <w:ilvl w:val="0"/>
              <w:numId w:val="31"/>
            </w:numPr>
            <w:rPr>
              <w:lang w:eastAsia="en-GB"/>
            </w:rPr>
          </w:pPr>
          <w:r w:rsidRPr="00AE2910">
            <w:rPr>
              <w:lang w:eastAsia="en-GB"/>
            </w:rPr>
            <w:t xml:space="preserve">Verständnis </w:t>
          </w:r>
          <w:r w:rsidR="00AE2910" w:rsidRPr="00AE2910">
            <w:rPr>
              <w:lang w:eastAsia="en-GB"/>
            </w:rPr>
            <w:t xml:space="preserve">der </w:t>
          </w:r>
          <w:r w:rsidRPr="00AE2910">
            <w:rPr>
              <w:lang w:eastAsia="en-GB"/>
            </w:rPr>
            <w:t>Funktionsweise von Finanzinstrumenten.</w:t>
          </w:r>
        </w:p>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t>
      </w:r>
      <w:r w:rsidRPr="00D605F4">
        <w:rPr>
          <w:lang w:eastAsia="en-GB"/>
        </w:rPr>
        <w:lastRenderedPageBreak/>
        <w:t>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w:t>
      </w:r>
      <w:r w:rsidRPr="00D605F4">
        <w:rPr>
          <w:lang w:eastAsia="en-GB"/>
        </w:rPr>
        <w:lastRenderedPageBreak/>
        <w:t>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6366DE5"/>
    <w:multiLevelType w:val="hybridMultilevel"/>
    <w:tmpl w:val="8196D3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688C02B8"/>
    <w:multiLevelType w:val="multilevel"/>
    <w:tmpl w:val="07C8F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6FAF6759"/>
    <w:multiLevelType w:val="hybridMultilevel"/>
    <w:tmpl w:val="4120C5CC"/>
    <w:lvl w:ilvl="0" w:tplc="3DF07FC0">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747167B2"/>
    <w:multiLevelType w:val="hybridMultilevel"/>
    <w:tmpl w:val="79E00F90"/>
    <w:lvl w:ilvl="0" w:tplc="3DF07FC0">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7A8E69F1"/>
    <w:multiLevelType w:val="hybridMultilevel"/>
    <w:tmpl w:val="C7EE9624"/>
    <w:lvl w:ilvl="0" w:tplc="3DF07FC0">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6"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3"/>
  </w:num>
  <w:num w:numId="5" w16cid:durableId="1484001909">
    <w:abstractNumId w:val="18"/>
  </w:num>
  <w:num w:numId="6" w16cid:durableId="773328393">
    <w:abstractNumId w:val="21"/>
  </w:num>
  <w:num w:numId="7" w16cid:durableId="105732114">
    <w:abstractNumId w:val="1"/>
  </w:num>
  <w:num w:numId="8" w16cid:durableId="385377974">
    <w:abstractNumId w:val="6"/>
  </w:num>
  <w:num w:numId="9" w16cid:durableId="526991876">
    <w:abstractNumId w:val="15"/>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4"/>
  </w:num>
  <w:num w:numId="15" w16cid:durableId="1649935422">
    <w:abstractNumId w:val="17"/>
  </w:num>
  <w:num w:numId="16" w16cid:durableId="57359822">
    <w:abstractNumId w:val="25"/>
  </w:num>
  <w:num w:numId="17" w16cid:durableId="229002306">
    <w:abstractNumId w:val="9"/>
  </w:num>
  <w:num w:numId="18" w16cid:durableId="630205849">
    <w:abstractNumId w:val="10"/>
  </w:num>
  <w:num w:numId="19" w16cid:durableId="2102024247">
    <w:abstractNumId w:val="26"/>
  </w:num>
  <w:num w:numId="20" w16cid:durableId="759369245">
    <w:abstractNumId w:val="16"/>
  </w:num>
  <w:num w:numId="21" w16cid:durableId="975991476">
    <w:abstractNumId w:val="19"/>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 w:numId="30" w16cid:durableId="770003731">
    <w:abstractNumId w:val="12"/>
  </w:num>
  <w:num w:numId="31" w16cid:durableId="120005761">
    <w:abstractNumId w:val="23"/>
  </w:num>
  <w:num w:numId="32" w16cid:durableId="1830901167">
    <w:abstractNumId w:val="22"/>
  </w:num>
  <w:num w:numId="33" w16cid:durableId="779419913">
    <w:abstractNumId w:val="24"/>
  </w:num>
  <w:num w:numId="34" w16cid:durableId="6088961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4498C"/>
    <w:rsid w:val="0005005E"/>
    <w:rsid w:val="00056D49"/>
    <w:rsid w:val="000C21EB"/>
    <w:rsid w:val="000C4A74"/>
    <w:rsid w:val="000D7B5E"/>
    <w:rsid w:val="001203F8"/>
    <w:rsid w:val="001314A2"/>
    <w:rsid w:val="001962C8"/>
    <w:rsid w:val="002764A9"/>
    <w:rsid w:val="002C5752"/>
    <w:rsid w:val="002F7504"/>
    <w:rsid w:val="003231C9"/>
    <w:rsid w:val="00324D8D"/>
    <w:rsid w:val="0035094A"/>
    <w:rsid w:val="00357B2A"/>
    <w:rsid w:val="003842E3"/>
    <w:rsid w:val="003874E2"/>
    <w:rsid w:val="0039387D"/>
    <w:rsid w:val="00394A86"/>
    <w:rsid w:val="003B2E38"/>
    <w:rsid w:val="003B4C79"/>
    <w:rsid w:val="004335C8"/>
    <w:rsid w:val="00475B18"/>
    <w:rsid w:val="004D404E"/>
    <w:rsid w:val="004D75AF"/>
    <w:rsid w:val="00541179"/>
    <w:rsid w:val="00546DB1"/>
    <w:rsid w:val="00580FCA"/>
    <w:rsid w:val="005E5F33"/>
    <w:rsid w:val="006243BB"/>
    <w:rsid w:val="00633C4E"/>
    <w:rsid w:val="00650B53"/>
    <w:rsid w:val="00673F46"/>
    <w:rsid w:val="00676119"/>
    <w:rsid w:val="006A4F84"/>
    <w:rsid w:val="006F44C9"/>
    <w:rsid w:val="00767E7E"/>
    <w:rsid w:val="007716E4"/>
    <w:rsid w:val="00785A3F"/>
    <w:rsid w:val="00786DE9"/>
    <w:rsid w:val="00795C41"/>
    <w:rsid w:val="007A795D"/>
    <w:rsid w:val="007A7CF4"/>
    <w:rsid w:val="007B514A"/>
    <w:rsid w:val="007C07D8"/>
    <w:rsid w:val="007D0EC6"/>
    <w:rsid w:val="00803007"/>
    <w:rsid w:val="008102E0"/>
    <w:rsid w:val="00883717"/>
    <w:rsid w:val="0089735C"/>
    <w:rsid w:val="008D52CF"/>
    <w:rsid w:val="00910597"/>
    <w:rsid w:val="009120C8"/>
    <w:rsid w:val="009321C6"/>
    <w:rsid w:val="009442BE"/>
    <w:rsid w:val="00973357"/>
    <w:rsid w:val="009B2A51"/>
    <w:rsid w:val="009F216F"/>
    <w:rsid w:val="00A41B2C"/>
    <w:rsid w:val="00A7453E"/>
    <w:rsid w:val="00AA3E07"/>
    <w:rsid w:val="00AB56F9"/>
    <w:rsid w:val="00AC5817"/>
    <w:rsid w:val="00AC5FF8"/>
    <w:rsid w:val="00AE2910"/>
    <w:rsid w:val="00AE641C"/>
    <w:rsid w:val="00AE6941"/>
    <w:rsid w:val="00B73B91"/>
    <w:rsid w:val="00BF6139"/>
    <w:rsid w:val="00C07259"/>
    <w:rsid w:val="00C2268F"/>
    <w:rsid w:val="00C2426A"/>
    <w:rsid w:val="00C27C81"/>
    <w:rsid w:val="00C3109E"/>
    <w:rsid w:val="00C508B9"/>
    <w:rsid w:val="00C61C99"/>
    <w:rsid w:val="00CD33B4"/>
    <w:rsid w:val="00CE4948"/>
    <w:rsid w:val="00CE7E9B"/>
    <w:rsid w:val="00D605F4"/>
    <w:rsid w:val="00D7311E"/>
    <w:rsid w:val="00D75B26"/>
    <w:rsid w:val="00DA04D3"/>
    <w:rsid w:val="00DA711C"/>
    <w:rsid w:val="00E01792"/>
    <w:rsid w:val="00E35460"/>
    <w:rsid w:val="00E42F27"/>
    <w:rsid w:val="00EB3060"/>
    <w:rsid w:val="00EC5C6B"/>
    <w:rsid w:val="00ED6452"/>
    <w:rsid w:val="00F14498"/>
    <w:rsid w:val="00F60E71"/>
    <w:rsid w:val="00F80E4B"/>
    <w:rsid w:val="00FC1D7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paragraph" w:styleId="ListParagraph">
    <w:name w:val="List Paragraph"/>
    <w:basedOn w:val="Normal"/>
    <w:semiHidden/>
    <w:locked/>
    <w:rsid w:val="003231C9"/>
    <w:pPr>
      <w:ind w:left="720"/>
      <w:contextualSpacing/>
    </w:pPr>
  </w:style>
  <w:style w:type="character" w:styleId="CommentReference">
    <w:name w:val="annotation reference"/>
    <w:basedOn w:val="DefaultParagraphFont"/>
    <w:semiHidden/>
    <w:locked/>
    <w:rsid w:val="00883717"/>
    <w:rPr>
      <w:sz w:val="16"/>
      <w:szCs w:val="16"/>
    </w:rPr>
  </w:style>
  <w:style w:type="paragraph" w:styleId="CommentText">
    <w:name w:val="annotation text"/>
    <w:basedOn w:val="Normal"/>
    <w:link w:val="CommentTextChar"/>
    <w:semiHidden/>
    <w:locked/>
    <w:rsid w:val="00883717"/>
    <w:rPr>
      <w:sz w:val="20"/>
    </w:rPr>
  </w:style>
  <w:style w:type="character" w:customStyle="1" w:styleId="CommentTextChar">
    <w:name w:val="Comment Text Char"/>
    <w:basedOn w:val="DefaultParagraphFont"/>
    <w:link w:val="CommentText"/>
    <w:semiHidden/>
    <w:rsid w:val="00883717"/>
    <w:rPr>
      <w:sz w:val="20"/>
    </w:rPr>
  </w:style>
  <w:style w:type="paragraph" w:styleId="CommentSubject">
    <w:name w:val="annotation subject"/>
    <w:basedOn w:val="CommentText"/>
    <w:next w:val="CommentText"/>
    <w:link w:val="CommentSubjectChar"/>
    <w:semiHidden/>
    <w:unhideWhenUsed/>
    <w:locked/>
    <w:rsid w:val="00883717"/>
    <w:rPr>
      <w:b/>
      <w:bCs/>
    </w:rPr>
  </w:style>
  <w:style w:type="character" w:customStyle="1" w:styleId="CommentSubjectChar">
    <w:name w:val="Comment Subject Char"/>
    <w:basedOn w:val="CommentTextChar"/>
    <w:link w:val="CommentSubject"/>
    <w:semiHidden/>
    <w:rsid w:val="00883717"/>
    <w:rPr>
      <w:b/>
      <w:bCs/>
      <w:sz w:val="20"/>
    </w:rPr>
  </w:style>
  <w:style w:type="paragraph" w:styleId="NormalWeb">
    <w:name w:val="Normal (Web)"/>
    <w:basedOn w:val="Normal"/>
    <w:uiPriority w:val="99"/>
    <w:semiHidden/>
    <w:unhideWhenUsed/>
    <w:locked/>
    <w:rsid w:val="00C508B9"/>
    <w:pPr>
      <w:spacing w:before="100" w:beforeAutospacing="1" w:after="100" w:afterAutospacing="1"/>
      <w:jc w:val="left"/>
    </w:pPr>
    <w:rPr>
      <w:szCs w:val="24"/>
      <w:lang w:val="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791436">
      <w:bodyDiv w:val="1"/>
      <w:marLeft w:val="0"/>
      <w:marRight w:val="0"/>
      <w:marTop w:val="0"/>
      <w:marBottom w:val="0"/>
      <w:divBdr>
        <w:top w:val="none" w:sz="0" w:space="0" w:color="auto"/>
        <w:left w:val="none" w:sz="0" w:space="0" w:color="auto"/>
        <w:bottom w:val="none" w:sz="0" w:space="0" w:color="auto"/>
        <w:right w:val="none" w:sz="0" w:space="0" w:color="auto"/>
      </w:divBdr>
    </w:div>
    <w:div w:id="474418678">
      <w:bodyDiv w:val="1"/>
      <w:marLeft w:val="0"/>
      <w:marRight w:val="0"/>
      <w:marTop w:val="0"/>
      <w:marBottom w:val="0"/>
      <w:divBdr>
        <w:top w:val="none" w:sz="0" w:space="0" w:color="auto"/>
        <w:left w:val="none" w:sz="0" w:space="0" w:color="auto"/>
        <w:bottom w:val="none" w:sz="0" w:space="0" w:color="auto"/>
        <w:right w:val="none" w:sz="0" w:space="0" w:color="auto"/>
      </w:divBdr>
    </w:div>
    <w:div w:id="8560462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0C21EB"/>
    <w:rsid w:val="003B4C79"/>
    <w:rsid w:val="0056186B"/>
    <w:rsid w:val="005E5F33"/>
    <w:rsid w:val="00673F46"/>
    <w:rsid w:val="00723B02"/>
    <w:rsid w:val="00897026"/>
    <w:rsid w:val="008A7C76"/>
    <w:rsid w:val="008C406B"/>
    <w:rsid w:val="008D04E3"/>
    <w:rsid w:val="00A41B2C"/>
    <w:rsid w:val="00A71FAD"/>
    <w:rsid w:val="00B21BDA"/>
    <w:rsid w:val="00D75B26"/>
    <w:rsid w:val="00DA04D3"/>
    <w:rsid w:val="00DB168D"/>
    <w:rsid w:val="00E32AF1"/>
    <w:rsid w:val="00E42F27"/>
    <w:rsid w:val="00F02C41"/>
    <w:rsid w:val="00F80E4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897026"/>
    <w:rPr>
      <w:color w:val="288061"/>
    </w:rPr>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5" ma:contentTypeDescription="Create a new document." ma:contentTypeScope="" ma:versionID="ffe95695692112b68b970446ffe6550c">
  <xsd:schema xmlns:xsd="http://www.w3.org/2001/XMLSchema" xmlns:xs="http://www.w3.org/2001/XMLSchema" xmlns:p="http://schemas.microsoft.com/office/2006/metadata/properties" xmlns:ns2="30c666ed-fe46-43d6-bf30-6de2567680e6" targetNamespace="http://schemas.microsoft.com/office/2006/metadata/properties" ma:root="true" ma:fieldsID="a0c944385103b6d3f73b77516657b69f"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Responsi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Responsible" ma:index="22" nillable="true" ma:displayName="Responsible" ma:format="Dropdown" ma:internalName="Responsib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Responsible xmlns="30c666ed-fe46-43d6-bf30-6de2567680e6" xsi:nil="true"/>
    <Owners xmlns="30c666ed-fe46-43d6-bf30-6de2567680e6">
      <UserInfo>
        <DisplayName/>
        <AccountId xsi:nil="true"/>
        <AccountType/>
      </UserInfo>
    </Owners>
    <Content xmlns="30c666ed-fe46-43d6-bf30-6de2567680e6" xsi:nil="true"/>
  </documentManagement>
</p:properties>
</file>

<file path=customXml/item7.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Props1.xml><?xml version="1.0" encoding="utf-8"?>
<ds:datastoreItem xmlns:ds="http://schemas.openxmlformats.org/officeDocument/2006/customXml" ds:itemID="{0B611E37-F1C0-46C7-8892-40E5FD35833B}"/>
</file>

<file path=customXml/itemProps2.xml><?xml version="1.0" encoding="utf-8"?>
<ds:datastoreItem xmlns:ds="http://schemas.openxmlformats.org/officeDocument/2006/customXml" ds:itemID="{1DB72EFA-9A9F-4F5B-AB9B-0434A59B82CF}">
  <ds:schemaRefs/>
</ds:datastoreItem>
</file>

<file path=customXml/itemProps3.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4.xml><?xml version="1.0" encoding="utf-8"?>
<ds:datastoreItem xmlns:ds="http://schemas.openxmlformats.org/officeDocument/2006/customXml" ds:itemID="{D3EA5527-7367-4268-9D83-5125C98D0ED2}">
  <ds:schemaRefs/>
</ds:datastoreItem>
</file>

<file path=customXml/itemProps5.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6.xml><?xml version="1.0" encoding="utf-8"?>
<ds:datastoreItem xmlns:ds="http://schemas.openxmlformats.org/officeDocument/2006/customXml" ds:itemID="{264AC718-AF23-442A-92F5-08EA22515F3E}">
  <ds:schemaRefs>
    <ds:schemaRef ds:uri="http://schemas.microsoft.com/sharepoint/v3/fields"/>
    <ds:schemaRef ds:uri="http://www.w3.org/XML/1998/namespace"/>
    <ds:schemaRef ds:uri="1929b814-5a78-4bdc-9841-d8b9ef424f65"/>
    <ds:schemaRef ds:uri="a41a97bf-0494-41d8-ba3d-259bd7771890"/>
    <ds:schemaRef ds:uri="http://schemas.microsoft.com/office/2006/documentManagement/types"/>
    <ds:schemaRef ds:uri="http://schemas.microsoft.com/office/2006/metadata/properties"/>
    <ds:schemaRef ds:uri="http://schemas.openxmlformats.org/package/2006/metadata/core-properties"/>
    <ds:schemaRef ds:uri="http://schemas.microsoft.com/office/infopath/2007/PartnerControls"/>
    <ds:schemaRef ds:uri="http://purl.org/dc/terms/"/>
    <ds:schemaRef ds:uri="08927195-b699-4be0-9ee2-6c66dc215b5a"/>
    <ds:schemaRef ds:uri="http://purl.org/dc/dcmitype/"/>
    <ds:schemaRef ds:uri="http://purl.org/dc/elements/1.1/"/>
    <ds:schemaRef ds:uri="84c45e7b-ccbc-4ad6-9837-dea57584a7c4"/>
    <ds:schemaRef ds:uri="efc077d4-1ec4-4405-8647-b48399bd4ae0"/>
  </ds:schemaRefs>
</ds:datastoreItem>
</file>

<file path=customXml/itemProps7.xml><?xml version="1.0" encoding="utf-8"?>
<ds:datastoreItem xmlns:ds="http://schemas.openxmlformats.org/officeDocument/2006/customXml" ds:itemID="{4EF90DE6-88B6-4264-9629-4D8DFDFE87D2}">
  <ds:schemaRefs/>
</ds:datastoreItem>
</file>

<file path=docProps/app.xml><?xml version="1.0" encoding="utf-8"?>
<Properties xmlns="http://schemas.openxmlformats.org/officeDocument/2006/extended-properties" xmlns:vt="http://schemas.openxmlformats.org/officeDocument/2006/docPropsVTypes">
  <Template>Eurolook</Template>
  <TotalTime>8</TotalTime>
  <Pages>5</Pages>
  <Words>1606</Words>
  <Characters>9127</Characters>
  <Application>Microsoft Office Word</Application>
  <DocSecurity>0</DocSecurity>
  <PresentationFormat>Microsoft Word 14.0</PresentationFormat>
  <Lines>169</Lines>
  <Paragraphs>82</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SUAREZ CAPETA Magali (IAS)</cp:lastModifiedBy>
  <cp:revision>2</cp:revision>
  <dcterms:created xsi:type="dcterms:W3CDTF">2025-09-05T13:29:00Z</dcterms:created>
  <dcterms:modified xsi:type="dcterms:W3CDTF">2025-09-05T13:29:00Z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